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幼儿消防安全知识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408_132339.jpgIMG_20240408_132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408_132339.jpgIMG_20240408_13233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2024.4.27</w:t>
            </w:r>
          </w:p>
        </w:tc>
        <w:tc>
          <w:tcPr>
            <w:tcW w:w="1267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防火小常识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423_125807.jpgIMG_20240423_125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423_125807.jpgIMG_20240423_12580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8DC2DE9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CA08DF"/>
    <w:rsid w:val="3A01080C"/>
    <w:rsid w:val="3A0546FF"/>
    <w:rsid w:val="3A6232FD"/>
    <w:rsid w:val="3AF364D6"/>
    <w:rsid w:val="3AFB6A54"/>
    <w:rsid w:val="3D0D19DB"/>
    <w:rsid w:val="3EC14B3A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136BCA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3C4645D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B73CAC"/>
    <w:rsid w:val="7DCD4067"/>
    <w:rsid w:val="7E1A02D4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</TotalTime>
  <ScaleCrop>false</ScaleCrop>
  <LinksUpToDate>false</LinksUpToDate>
  <CharactersWithSpaces>200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2024-04-26T08:57:26Z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A1432F753A764B6D8B8915E59AB4834B_13</vt:lpwstr>
  </property>
</Properties>
</file>